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3E2AE9" w:rsidRPr="003E2AE9">
        <w:rPr>
          <w:rFonts w:eastAsia="Arial"/>
          <w:b/>
          <w:kern w:val="3"/>
          <w:sz w:val="24"/>
          <w:szCs w:val="24"/>
          <w:lang w:eastAsia="zh-CN"/>
        </w:rPr>
        <w:t>г. Чистополь, ул. Академика Королева, д. 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827076" w:rsidRPr="00827076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C813F8" w:rsidRPr="00C813F8">
        <w:rPr>
          <w:color w:val="000000"/>
          <w:kern w:val="3"/>
          <w:sz w:val="24"/>
          <w:szCs w:val="24"/>
          <w:lang w:eastAsia="zh-CN" w:bidi="hi-IN"/>
        </w:rPr>
        <w:t xml:space="preserve">: </w:t>
      </w:r>
      <w:r w:rsidR="003A1A67">
        <w:rPr>
          <w:sz w:val="24"/>
          <w:szCs w:val="24"/>
        </w:rPr>
        <w:t>ремонт</w:t>
      </w:r>
      <w:r w:rsidR="00C813F8">
        <w:rPr>
          <w:sz w:val="24"/>
          <w:szCs w:val="24"/>
        </w:rPr>
        <w:t xml:space="preserve"> </w:t>
      </w:r>
      <w:r w:rsidR="003E2AE9">
        <w:rPr>
          <w:sz w:val="24"/>
          <w:szCs w:val="24"/>
        </w:rPr>
        <w:t>крыши</w:t>
      </w:r>
      <w:r w:rsidR="00E51287">
        <w:rPr>
          <w:sz w:val="24"/>
          <w:szCs w:val="24"/>
        </w:rPr>
        <w:t xml:space="preserve"> </w:t>
      </w:r>
      <w:r w:rsidR="009F542E">
        <w:rPr>
          <w:sz w:val="24"/>
          <w:szCs w:val="24"/>
        </w:rPr>
        <w:t xml:space="preserve">не более </w:t>
      </w:r>
      <w:r w:rsidR="003E2AE9" w:rsidRPr="003E2AE9">
        <w:rPr>
          <w:b/>
          <w:sz w:val="24"/>
          <w:szCs w:val="24"/>
        </w:rPr>
        <w:t xml:space="preserve">20 530 850,70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3E2AE9" w:rsidRPr="003E2AE9">
        <w:rPr>
          <w:b/>
          <w:bCs/>
          <w:color w:val="000000"/>
          <w:kern w:val="3"/>
          <w:sz w:val="24"/>
          <w:szCs w:val="24"/>
          <w:lang w:eastAsia="zh-CN" w:bidi="hi-IN"/>
        </w:rPr>
        <w:t>2 136 904,07</w:t>
      </w:r>
      <w:r w:rsidR="003E2AE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3E2AE9" w:rsidRPr="003E2AE9">
        <w:rPr>
          <w:b/>
          <w:bCs/>
          <w:color w:val="000000"/>
          <w:kern w:val="3"/>
          <w:sz w:val="24"/>
          <w:szCs w:val="24"/>
          <w:lang w:eastAsia="zh-CN" w:bidi="hi-IN"/>
        </w:rPr>
        <w:t>641 071,18</w:t>
      </w:r>
      <w:r w:rsidR="003E2AE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A1A67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A1A67" w:rsidRPr="003A1A67">
        <w:t xml:space="preserve">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3A1A67" w:rsidRPr="003A1A67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A1A67" w:rsidRPr="003A1A67">
        <w:rPr>
          <w:color w:val="000000"/>
          <w:kern w:val="3"/>
          <w:sz w:val="24"/>
          <w:szCs w:val="24"/>
          <w:lang w:eastAsia="zh-CN" w:bidi="hi-IN"/>
        </w:rPr>
        <w:t>. системы водоотведения</w:t>
      </w:r>
      <w:r w:rsidR="003A1A6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3E2AE9" w:rsidRPr="003E2AE9">
        <w:rPr>
          <w:b/>
          <w:color w:val="000000"/>
          <w:kern w:val="3"/>
          <w:sz w:val="24"/>
          <w:szCs w:val="24"/>
          <w:lang w:eastAsia="zh-CN" w:bidi="hi-IN"/>
        </w:rPr>
        <w:t>1 873 793,68</w:t>
      </w:r>
      <w:r w:rsidR="003E2AE9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A1A67">
        <w:rPr>
          <w:color w:val="000000"/>
          <w:kern w:val="3"/>
          <w:sz w:val="24"/>
          <w:szCs w:val="24"/>
          <w:lang w:eastAsia="zh-CN" w:bidi="hi-IN"/>
        </w:rPr>
        <w:t>,</w:t>
      </w:r>
      <w:r w:rsidR="003A1A67" w:rsidRPr="003A1A67">
        <w:t xml:space="preserve">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3A1A67" w:rsidRPr="003A1A67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3A1A67">
        <w:rPr>
          <w:color w:val="000000"/>
          <w:kern w:val="3"/>
          <w:sz w:val="24"/>
          <w:szCs w:val="24"/>
          <w:lang w:eastAsia="zh-CN" w:bidi="hi-IN"/>
        </w:rPr>
        <w:t xml:space="preserve">ХВС не более </w:t>
      </w:r>
      <w:r w:rsidR="003E2AE9" w:rsidRPr="003E2AE9">
        <w:rPr>
          <w:b/>
          <w:color w:val="000000"/>
          <w:kern w:val="3"/>
          <w:sz w:val="24"/>
          <w:szCs w:val="24"/>
          <w:lang w:eastAsia="zh-CN" w:bidi="hi-IN"/>
        </w:rPr>
        <w:t>1 290 929,82</w:t>
      </w:r>
      <w:r w:rsidR="004E6A03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A1A67">
        <w:rPr>
          <w:color w:val="000000"/>
          <w:kern w:val="3"/>
          <w:sz w:val="24"/>
          <w:szCs w:val="24"/>
          <w:lang w:eastAsia="zh-CN" w:bidi="hi-IN"/>
        </w:rPr>
        <w:t>,</w:t>
      </w:r>
      <w:r w:rsidR="003A1A67" w:rsidRPr="003A1A67">
        <w:t xml:space="preserve">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3A1A67" w:rsidRPr="003A1A67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. системы электроснабжения не более </w:t>
      </w:r>
      <w:r w:rsidR="003E2AE9" w:rsidRPr="003E2AE9">
        <w:rPr>
          <w:b/>
          <w:color w:val="000000"/>
          <w:kern w:val="3"/>
          <w:sz w:val="24"/>
          <w:szCs w:val="24"/>
          <w:lang w:eastAsia="zh-CN" w:bidi="hi-IN"/>
        </w:rPr>
        <w:t>3 453 150,52</w:t>
      </w:r>
      <w:r w:rsidR="003E2AE9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4E6A03">
        <w:rPr>
          <w:color w:val="000000"/>
          <w:kern w:val="3"/>
          <w:sz w:val="24"/>
          <w:szCs w:val="24"/>
          <w:lang w:eastAsia="zh-CN" w:bidi="hi-IN"/>
        </w:rPr>
        <w:t>,</w:t>
      </w:r>
      <w:r w:rsidR="004E6A03" w:rsidRPr="004E6A03">
        <w:t xml:space="preserve"> </w:t>
      </w:r>
      <w:r w:rsidR="004E6A03" w:rsidRPr="004E6A03">
        <w:rPr>
          <w:color w:val="000000"/>
          <w:kern w:val="3"/>
          <w:sz w:val="24"/>
          <w:szCs w:val="24"/>
          <w:lang w:eastAsia="zh-CN" w:bidi="hi-IN"/>
        </w:rPr>
        <w:t xml:space="preserve">ремонт фасада не более </w:t>
      </w:r>
      <w:r w:rsidR="004E6A03" w:rsidRPr="004E6A03">
        <w:rPr>
          <w:b/>
          <w:color w:val="000000"/>
          <w:kern w:val="3"/>
          <w:sz w:val="24"/>
          <w:szCs w:val="24"/>
          <w:lang w:eastAsia="zh-CN" w:bidi="hi-IN"/>
        </w:rPr>
        <w:t>7 296 106,85</w:t>
      </w:r>
      <w:r w:rsidR="004E6A03" w:rsidRPr="004E6A0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E6A0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E6A03" w:rsidRPr="004E6A03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E2AE9">
        <w:rPr>
          <w:color w:val="000000"/>
          <w:kern w:val="3"/>
          <w:sz w:val="24"/>
          <w:szCs w:val="24"/>
          <w:lang w:eastAsia="zh-CN" w:bidi="hi-IN"/>
        </w:rPr>
        <w:t>,</w:t>
      </w:r>
      <w:r w:rsidR="003E2AE9" w:rsidRPr="003E2AE9">
        <w:t xml:space="preserve"> </w:t>
      </w:r>
      <w:r w:rsidR="003E2AE9" w:rsidRPr="003E2AE9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3E2AE9" w:rsidRPr="003E2AE9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E2AE9" w:rsidRPr="003E2AE9">
        <w:rPr>
          <w:color w:val="000000"/>
          <w:kern w:val="3"/>
          <w:sz w:val="24"/>
          <w:szCs w:val="24"/>
          <w:lang w:eastAsia="zh-CN" w:bidi="hi-IN"/>
        </w:rPr>
        <w:t>. системы теплоснабжения не более</w:t>
      </w:r>
      <w:r w:rsidR="003E2AE9" w:rsidRPr="003E2AE9">
        <w:rPr>
          <w:b/>
          <w:color w:val="000000"/>
          <w:kern w:val="3"/>
          <w:sz w:val="24"/>
          <w:szCs w:val="24"/>
          <w:lang w:eastAsia="zh-CN" w:bidi="hi-IN"/>
        </w:rPr>
        <w:t xml:space="preserve"> 8 294 190,28 </w:t>
      </w:r>
      <w:r w:rsidR="003E2AE9" w:rsidRPr="003E2AE9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E2AE9">
        <w:rPr>
          <w:color w:val="000000"/>
          <w:kern w:val="3"/>
          <w:sz w:val="24"/>
          <w:szCs w:val="24"/>
          <w:lang w:eastAsia="zh-CN" w:bidi="hi-IN"/>
        </w:rPr>
        <w:t>,</w:t>
      </w:r>
      <w:r w:rsidR="003E2AE9" w:rsidRPr="003E2AE9">
        <w:t xml:space="preserve"> </w:t>
      </w:r>
      <w:r w:rsidR="003E2AE9" w:rsidRPr="003E2AE9">
        <w:rPr>
          <w:color w:val="000000"/>
          <w:kern w:val="3"/>
          <w:sz w:val="24"/>
          <w:szCs w:val="24"/>
          <w:lang w:eastAsia="zh-CN" w:bidi="hi-IN"/>
        </w:rPr>
        <w:t>Ремонт подвального помещения</w:t>
      </w:r>
      <w:r w:rsidR="003E2AE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E2AE9" w:rsidRPr="003E2AE9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3E2AE9" w:rsidRPr="003E2AE9">
        <w:rPr>
          <w:b/>
          <w:color w:val="000000"/>
          <w:kern w:val="3"/>
          <w:sz w:val="24"/>
          <w:szCs w:val="24"/>
          <w:lang w:eastAsia="zh-CN" w:bidi="hi-IN"/>
        </w:rPr>
        <w:t>214 109,03</w:t>
      </w:r>
      <w:r w:rsidR="003E2AE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E2AE9" w:rsidRPr="003E2AE9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E2AE9" w:rsidRPr="003E2AE9">
        <w:t xml:space="preserve"> </w:t>
      </w:r>
      <w:r w:rsidR="003E2AE9" w:rsidRPr="003E2AE9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3E2AE9" w:rsidRPr="003E2AE9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E2AE9" w:rsidRPr="003E2AE9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3E2AE9">
        <w:rPr>
          <w:color w:val="000000"/>
          <w:kern w:val="3"/>
          <w:sz w:val="24"/>
          <w:szCs w:val="24"/>
          <w:lang w:eastAsia="zh-CN" w:bidi="hi-IN"/>
        </w:rPr>
        <w:t>ГВС</w:t>
      </w:r>
      <w:r w:rsidR="003E2AE9" w:rsidRPr="003E2AE9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3E2AE9" w:rsidRPr="003E2AE9">
        <w:rPr>
          <w:b/>
          <w:color w:val="000000"/>
          <w:kern w:val="3"/>
          <w:sz w:val="24"/>
          <w:szCs w:val="24"/>
          <w:lang w:eastAsia="zh-CN" w:bidi="hi-IN"/>
        </w:rPr>
        <w:t>1 595 437,17</w:t>
      </w:r>
      <w:r w:rsidR="003E2AE9" w:rsidRPr="003E2AE9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lastRenderedPageBreak/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1A67"/>
    <w:rsid w:val="003A41D3"/>
    <w:rsid w:val="003B0FEE"/>
    <w:rsid w:val="003B680C"/>
    <w:rsid w:val="003C63B2"/>
    <w:rsid w:val="003C728F"/>
    <w:rsid w:val="003E2AE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E6A03"/>
    <w:rsid w:val="00500BEA"/>
    <w:rsid w:val="00504FE0"/>
    <w:rsid w:val="005053A1"/>
    <w:rsid w:val="0051077B"/>
    <w:rsid w:val="00513432"/>
    <w:rsid w:val="00536CC8"/>
    <w:rsid w:val="00541D57"/>
    <w:rsid w:val="005517D0"/>
    <w:rsid w:val="005534F3"/>
    <w:rsid w:val="005561D8"/>
    <w:rsid w:val="005576B5"/>
    <w:rsid w:val="0056417F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27076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13F8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1287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4C828-562E-4AF2-BB1D-3560FF859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17</TotalTime>
  <Pages>2</Pages>
  <Words>372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3004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9</cp:revision>
  <cp:lastPrinted>2023-02-01T06:27:00Z</cp:lastPrinted>
  <dcterms:created xsi:type="dcterms:W3CDTF">2024-06-21T10:42:00Z</dcterms:created>
  <dcterms:modified xsi:type="dcterms:W3CDTF">2024-07-01T11:56:00Z</dcterms:modified>
</cp:coreProperties>
</file>